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65" w:rsidRPr="006A1C08" w:rsidRDefault="00732F65" w:rsidP="00F13C7D">
      <w:pPr>
        <w:jc w:val="center"/>
        <w:rPr>
          <w:rFonts w:ascii="Times New Roman" w:hAnsi="Times New Roman"/>
          <w:b/>
          <w:sz w:val="28"/>
          <w:szCs w:val="28"/>
        </w:rPr>
      </w:pPr>
      <w:r w:rsidRPr="006A1C08">
        <w:rPr>
          <w:rFonts w:ascii="Times New Roman" w:hAnsi="Times New Roman"/>
          <w:b/>
          <w:sz w:val="28"/>
          <w:szCs w:val="28"/>
        </w:rPr>
        <w:t>Распределение потоков по кафедре инже</w:t>
      </w:r>
      <w:r>
        <w:rPr>
          <w:rFonts w:ascii="Times New Roman" w:hAnsi="Times New Roman"/>
          <w:b/>
          <w:sz w:val="28"/>
          <w:szCs w:val="28"/>
        </w:rPr>
        <w:t xml:space="preserve">нерной экологии и химии </w:t>
      </w:r>
      <w:r w:rsidRPr="00506BC4">
        <w:rPr>
          <w:rFonts w:ascii="Times New Roman" w:hAnsi="Times New Roman"/>
          <w:b/>
          <w:i/>
          <w:sz w:val="36"/>
          <w:szCs w:val="36"/>
          <w:u w:val="single"/>
        </w:rPr>
        <w:t>весенний</w:t>
      </w:r>
      <w:r>
        <w:rPr>
          <w:rFonts w:ascii="Times New Roman" w:hAnsi="Times New Roman"/>
          <w:b/>
          <w:i/>
          <w:sz w:val="36"/>
          <w:szCs w:val="36"/>
          <w:u w:val="single"/>
        </w:rPr>
        <w:t xml:space="preserve"> </w:t>
      </w:r>
      <w:r w:rsidRPr="006A1C08">
        <w:rPr>
          <w:rFonts w:ascii="Times New Roman" w:hAnsi="Times New Roman"/>
          <w:b/>
          <w:sz w:val="28"/>
          <w:szCs w:val="28"/>
        </w:rPr>
        <w:t>семестр (дневное отделение)</w:t>
      </w:r>
    </w:p>
    <w:p w:rsidR="00732F65" w:rsidRPr="00D473E2" w:rsidRDefault="00732F65" w:rsidP="00D473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  <w:lang w:val="en-US"/>
        </w:rPr>
        <w:t>20</w:t>
      </w:r>
      <w:r w:rsidRPr="006A1C08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  <w:lang w:val="en-US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учебный </w:t>
      </w:r>
      <w:r w:rsidRPr="006A1C08">
        <w:rPr>
          <w:rFonts w:ascii="Times New Roman" w:hAnsi="Times New Roman"/>
          <w:b/>
          <w:sz w:val="28"/>
          <w:szCs w:val="28"/>
        </w:rPr>
        <w:t>год</w:t>
      </w:r>
    </w:p>
    <w:tbl>
      <w:tblPr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8"/>
        <w:gridCol w:w="1929"/>
        <w:gridCol w:w="550"/>
        <w:gridCol w:w="880"/>
        <w:gridCol w:w="1177"/>
        <w:gridCol w:w="567"/>
        <w:gridCol w:w="851"/>
        <w:gridCol w:w="567"/>
        <w:gridCol w:w="578"/>
        <w:gridCol w:w="556"/>
        <w:gridCol w:w="567"/>
        <w:gridCol w:w="567"/>
        <w:gridCol w:w="567"/>
        <w:gridCol w:w="1154"/>
        <w:gridCol w:w="1870"/>
        <w:gridCol w:w="770"/>
      </w:tblGrid>
      <w:tr w:rsidR="00732F65" w:rsidRPr="004D14A7" w:rsidTr="00025E47">
        <w:tc>
          <w:tcPr>
            <w:tcW w:w="2688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Название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дисциплины</w:t>
            </w:r>
          </w:p>
        </w:tc>
        <w:tc>
          <w:tcPr>
            <w:tcW w:w="1929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Ф.И.О. 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лектора</w:t>
            </w:r>
          </w:p>
        </w:tc>
        <w:tc>
          <w:tcPr>
            <w:tcW w:w="550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Курс</w:t>
            </w:r>
          </w:p>
        </w:tc>
        <w:tc>
          <w:tcPr>
            <w:tcW w:w="880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Факультет</w:t>
            </w:r>
          </w:p>
        </w:tc>
        <w:tc>
          <w:tcPr>
            <w:tcW w:w="1177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Группа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недель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групп (подгрупп)</w:t>
            </w:r>
          </w:p>
        </w:tc>
        <w:tc>
          <w:tcPr>
            <w:tcW w:w="1701" w:type="dxa"/>
            <w:gridSpan w:val="3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Всего часов  </w:t>
            </w:r>
          </w:p>
        </w:tc>
        <w:tc>
          <w:tcPr>
            <w:tcW w:w="1701" w:type="dxa"/>
            <w:gridSpan w:val="3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часов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в неделю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54" w:type="dxa"/>
            <w:vMerge w:val="restart"/>
            <w:textDirection w:val="btLr"/>
            <w:vAlign w:val="center"/>
          </w:tcPr>
          <w:p w:rsidR="00732F65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Аудитория </w:t>
            </w:r>
            <w:r w:rsidRPr="004D14A7">
              <w:rPr>
                <w:rFonts w:ascii="Times New Roman" w:hAnsi="Times New Roman"/>
                <w:b/>
                <w:lang w:eastAsia="ru-RU"/>
              </w:rPr>
              <w:t>лабораторн</w:t>
            </w:r>
            <w:r>
              <w:rPr>
                <w:rFonts w:ascii="Times New Roman" w:hAnsi="Times New Roman"/>
                <w:b/>
                <w:lang w:eastAsia="ru-RU"/>
              </w:rPr>
              <w:t>ых\</w:t>
            </w:r>
          </w:p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практических </w:t>
            </w:r>
          </w:p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занятий</w:t>
            </w:r>
          </w:p>
        </w:tc>
        <w:tc>
          <w:tcPr>
            <w:tcW w:w="187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ind w:left="-85" w:right="-19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Ф.И.О.</w:t>
            </w:r>
          </w:p>
          <w:p w:rsidR="00732F65" w:rsidRPr="004D14A7" w:rsidRDefault="00732F65" w:rsidP="004D14A7">
            <w:pPr>
              <w:spacing w:after="0" w:line="240" w:lineRule="auto"/>
              <w:ind w:left="-85" w:right="-19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преподавателя</w:t>
            </w:r>
          </w:p>
          <w:p w:rsidR="00732F65" w:rsidRPr="00072624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2624">
              <w:rPr>
                <w:rFonts w:ascii="Times New Roman" w:hAnsi="Times New Roman"/>
                <w:b/>
                <w:lang w:eastAsia="ru-RU"/>
              </w:rPr>
              <w:t>лаб/пр</w:t>
            </w:r>
          </w:p>
        </w:tc>
        <w:tc>
          <w:tcPr>
            <w:tcW w:w="770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Кол-во </w:t>
            </w:r>
          </w:p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часов лаб.</w:t>
            </w:r>
            <w:r>
              <w:rPr>
                <w:rFonts w:ascii="Times New Roman" w:hAnsi="Times New Roman"/>
                <w:b/>
                <w:lang w:eastAsia="ru-RU"/>
              </w:rPr>
              <w:t>/пр.</w:t>
            </w:r>
            <w:r w:rsidRPr="004D14A7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</w:tr>
      <w:tr w:rsidR="00732F65" w:rsidRPr="004D14A7" w:rsidTr="00025E47">
        <w:trPr>
          <w:trHeight w:val="770"/>
        </w:trPr>
        <w:tc>
          <w:tcPr>
            <w:tcW w:w="2688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лк.</w:t>
            </w:r>
          </w:p>
        </w:tc>
        <w:tc>
          <w:tcPr>
            <w:tcW w:w="578" w:type="dxa"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лб.</w:t>
            </w:r>
          </w:p>
        </w:tc>
        <w:tc>
          <w:tcPr>
            <w:tcW w:w="556" w:type="dxa"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пр.</w:t>
            </w: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лк.</w:t>
            </w: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лб.</w:t>
            </w: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пр.</w:t>
            </w:r>
          </w:p>
        </w:tc>
        <w:tc>
          <w:tcPr>
            <w:tcW w:w="1154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vMerge/>
          </w:tcPr>
          <w:p w:rsidR="00732F65" w:rsidRPr="004D14A7" w:rsidRDefault="00732F65" w:rsidP="004D14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2F65" w:rsidRPr="004D14A7" w:rsidTr="00025E47">
        <w:tblPrEx>
          <w:tblLook w:val="00A0"/>
        </w:tblPrEx>
        <w:trPr>
          <w:trHeight w:val="1060"/>
        </w:trPr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Органическая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929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Антонюк Е.К.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80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СФ</w:t>
            </w:r>
          </w:p>
        </w:tc>
        <w:tc>
          <w:tcPr>
            <w:tcW w:w="1177" w:type="dxa"/>
            <w:vAlign w:val="center"/>
          </w:tcPr>
          <w:p w:rsidR="00732F65" w:rsidRPr="00B7422B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CТ-4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732F65" w:rsidRPr="00B7422B" w:rsidRDefault="00732F65" w:rsidP="00B74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F13C7D" w:rsidRDefault="00732F65" w:rsidP="00B7422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B74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32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B74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32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B74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B74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B7422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B7422B" w:rsidRDefault="00732F65" w:rsidP="00B742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154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8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Антонюк Е.К.</w:t>
            </w:r>
          </w:p>
        </w:tc>
        <w:tc>
          <w:tcPr>
            <w:tcW w:w="770" w:type="dxa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64ч</w:t>
            </w:r>
          </w:p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(4ч)</w:t>
            </w:r>
          </w:p>
        </w:tc>
      </w:tr>
      <w:tr w:rsidR="00732F65" w:rsidRPr="004D14A7" w:rsidTr="00025E47">
        <w:tblPrEx>
          <w:tblLook w:val="00A0"/>
        </w:tblPrEx>
        <w:trPr>
          <w:trHeight w:val="801"/>
        </w:trPr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неорганическая и физическая химия</w:t>
            </w:r>
          </w:p>
        </w:tc>
        <w:tc>
          <w:tcPr>
            <w:tcW w:w="192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Басов С.В.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МФ</w:t>
            </w:r>
          </w:p>
        </w:tc>
        <w:tc>
          <w:tcPr>
            <w:tcW w:w="117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72624">
              <w:rPr>
                <w:rFonts w:ascii="Times New Roman" w:hAnsi="Times New Roman"/>
                <w:sz w:val="24"/>
                <w:szCs w:val="24"/>
                <w:lang w:eastAsia="ru-RU"/>
              </w:rPr>
              <w:t>АТП-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20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4" w:type="dxa"/>
            <w:vAlign w:val="center"/>
          </w:tcPr>
          <w:p w:rsidR="00732F65" w:rsidRPr="000309F8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418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</w:p>
          <w:p w:rsidR="00732F65" w:rsidRPr="000309F8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416,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437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8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Басов С.В.</w:t>
            </w:r>
          </w:p>
        </w:tc>
        <w:tc>
          <w:tcPr>
            <w:tcW w:w="770" w:type="dxa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(4ч)</w:t>
            </w:r>
          </w:p>
        </w:tc>
      </w:tr>
      <w:tr w:rsidR="00732F65" w:rsidRPr="004D14A7" w:rsidTr="00025E47">
        <w:tblPrEx>
          <w:tblLook w:val="00A0"/>
        </w:tblPrEx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Основы стандартизации и сертификации</w:t>
            </w:r>
          </w:p>
        </w:tc>
        <w:tc>
          <w:tcPr>
            <w:tcW w:w="192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Халецкий В.А.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ИСиЭ</w:t>
            </w:r>
          </w:p>
        </w:tc>
        <w:tc>
          <w:tcPr>
            <w:tcW w:w="1177" w:type="dxa"/>
            <w:vAlign w:val="center"/>
          </w:tcPr>
          <w:p w:rsidR="00732F65" w:rsidRPr="00F13C7D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ПД-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63C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4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429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870" w:type="dxa"/>
            <w:vAlign w:val="center"/>
          </w:tcPr>
          <w:p w:rsidR="00732F65" w:rsidRPr="00072624" w:rsidRDefault="00732F65" w:rsidP="00CF2F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624">
              <w:rPr>
                <w:rFonts w:ascii="Times New Roman" w:hAnsi="Times New Roman"/>
                <w:sz w:val="24"/>
                <w:szCs w:val="24"/>
                <w:lang w:eastAsia="ru-RU"/>
              </w:rPr>
              <w:t>Халецкий В.А.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32ч</w:t>
            </w:r>
          </w:p>
        </w:tc>
      </w:tr>
      <w:tr w:rsidR="00732F65" w:rsidRPr="004D14A7" w:rsidTr="00025E47">
        <w:tblPrEx>
          <w:tblLook w:val="00A0"/>
        </w:tblPrEx>
        <w:trPr>
          <w:trHeight w:val="835"/>
        </w:trPr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Химия воды и микробиология</w:t>
            </w:r>
          </w:p>
        </w:tc>
        <w:tc>
          <w:tcPr>
            <w:tcW w:w="192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риченко Л.А.</w:t>
            </w:r>
          </w:p>
          <w:p w:rsidR="00732F65" w:rsidRPr="00F13C7D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ИСиЭ</w:t>
            </w:r>
          </w:p>
        </w:tc>
        <w:tc>
          <w:tcPr>
            <w:tcW w:w="1177" w:type="dxa"/>
            <w:vAlign w:val="center"/>
          </w:tcPr>
          <w:p w:rsidR="00732F65" w:rsidRPr="00F13C7D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4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429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870" w:type="dxa"/>
            <w:vAlign w:val="center"/>
          </w:tcPr>
          <w:p w:rsidR="00732F65" w:rsidRDefault="00732F65" w:rsidP="00F13C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риченко Л.А.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68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ч</w:t>
            </w:r>
          </w:p>
          <w:p w:rsidR="00732F65" w:rsidRPr="00363C16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(4ч)</w:t>
            </w:r>
          </w:p>
        </w:tc>
      </w:tr>
      <w:tr w:rsidR="00732F65" w:rsidRPr="004D14A7" w:rsidTr="00025E47">
        <w:tblPrEx>
          <w:tblLook w:val="00A0"/>
        </w:tblPrEx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Процессы и аппараты пищевых производств</w:t>
            </w:r>
          </w:p>
        </w:tc>
        <w:tc>
          <w:tcPr>
            <w:tcW w:w="192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Басов С.В.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МФ</w:t>
            </w:r>
          </w:p>
        </w:tc>
        <w:tc>
          <w:tcPr>
            <w:tcW w:w="117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МАПП-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732F65" w:rsidRPr="0073731F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7373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732F65" w:rsidRPr="0073731F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73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vAlign w:val="center"/>
          </w:tcPr>
          <w:p w:rsidR="00732F65" w:rsidRPr="0073731F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418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лаб., </w:t>
            </w: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437 </w:t>
            </w:r>
          </w:p>
          <w:p w:rsidR="00732F65" w:rsidRPr="0073731F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(комп.)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7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Басов С.В.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пр.</w:t>
            </w:r>
          </w:p>
        </w:tc>
        <w:tc>
          <w:tcPr>
            <w:tcW w:w="770" w:type="dxa"/>
            <w:vAlign w:val="center"/>
          </w:tcPr>
          <w:p w:rsidR="00732F65" w:rsidRPr="00FE2920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2920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01FE">
              <w:rPr>
                <w:rFonts w:ascii="Times New Roman" w:hAnsi="Times New Roman"/>
                <w:sz w:val="24"/>
                <w:szCs w:val="24"/>
                <w:lang w:eastAsia="ru-RU"/>
              </w:rPr>
              <w:t>(4ч</w:t>
            </w: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34ч пр.</w:t>
            </w:r>
          </w:p>
        </w:tc>
      </w:tr>
      <w:tr w:rsidR="00732F65" w:rsidRPr="004D14A7" w:rsidTr="00025E47">
        <w:tblPrEx>
          <w:tblLook w:val="00A0"/>
        </w:tblPrEx>
        <w:trPr>
          <w:trHeight w:val="635"/>
        </w:trPr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Инженерная экология</w:t>
            </w:r>
          </w:p>
        </w:tc>
        <w:tc>
          <w:tcPr>
            <w:tcW w:w="192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Яловая Н.П.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ИСиЭ</w:t>
            </w:r>
          </w:p>
        </w:tc>
        <w:tc>
          <w:tcPr>
            <w:tcW w:w="117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ТВ-1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FE2920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2920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:rsidR="00732F65" w:rsidRPr="00FE2920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292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4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Яловая Н.П. </w:t>
            </w:r>
          </w:p>
        </w:tc>
        <w:tc>
          <w:tcPr>
            <w:tcW w:w="7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16ч пр.</w:t>
            </w:r>
          </w:p>
        </w:tc>
      </w:tr>
      <w:tr w:rsidR="00732F65" w:rsidRPr="004D14A7" w:rsidTr="00025E47">
        <w:tblPrEx>
          <w:tblLook w:val="00A0"/>
        </w:tblPrEx>
        <w:tc>
          <w:tcPr>
            <w:tcW w:w="268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Экологический менеджмент</w:t>
            </w:r>
          </w:p>
        </w:tc>
        <w:tc>
          <w:tcPr>
            <w:tcW w:w="192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Халецкий В.А.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ИСиЭ</w:t>
            </w:r>
          </w:p>
        </w:tc>
        <w:tc>
          <w:tcPr>
            <w:tcW w:w="117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ПД-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4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437, 429 пр.</w:t>
            </w:r>
          </w:p>
        </w:tc>
        <w:tc>
          <w:tcPr>
            <w:tcW w:w="18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Халецкий В.А. </w:t>
            </w: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32ч пр.</w:t>
            </w:r>
          </w:p>
        </w:tc>
      </w:tr>
    </w:tbl>
    <w:p w:rsidR="00732F65" w:rsidRDefault="00732F65">
      <w:pPr>
        <w:rPr>
          <w:lang w:val="en-US"/>
        </w:rPr>
      </w:pPr>
    </w:p>
    <w:p w:rsidR="00732F65" w:rsidRPr="00025E47" w:rsidRDefault="00732F65">
      <w:pPr>
        <w:rPr>
          <w:lang w:val="en-US"/>
        </w:rPr>
      </w:pPr>
    </w:p>
    <w:tbl>
      <w:tblPr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1"/>
        <w:gridCol w:w="1838"/>
        <w:gridCol w:w="417"/>
        <w:gridCol w:w="1001"/>
        <w:gridCol w:w="1276"/>
        <w:gridCol w:w="568"/>
        <w:gridCol w:w="851"/>
        <w:gridCol w:w="567"/>
        <w:gridCol w:w="567"/>
        <w:gridCol w:w="567"/>
        <w:gridCol w:w="496"/>
        <w:gridCol w:w="550"/>
        <w:gridCol w:w="550"/>
        <w:gridCol w:w="1269"/>
        <w:gridCol w:w="1870"/>
        <w:gridCol w:w="770"/>
      </w:tblGrid>
      <w:tr w:rsidR="00732F65" w:rsidRPr="004D14A7" w:rsidTr="00025E47">
        <w:trPr>
          <w:trHeight w:val="900"/>
        </w:trPr>
        <w:tc>
          <w:tcPr>
            <w:tcW w:w="2681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Название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дисциплины</w:t>
            </w:r>
          </w:p>
        </w:tc>
        <w:tc>
          <w:tcPr>
            <w:tcW w:w="1838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Ф.И.О.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лектора</w:t>
            </w:r>
          </w:p>
        </w:tc>
        <w:tc>
          <w:tcPr>
            <w:tcW w:w="417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Курс</w:t>
            </w:r>
          </w:p>
        </w:tc>
        <w:tc>
          <w:tcPr>
            <w:tcW w:w="1001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Факультет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Группа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недель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групп (подгрупп)</w:t>
            </w:r>
          </w:p>
        </w:tc>
        <w:tc>
          <w:tcPr>
            <w:tcW w:w="1701" w:type="dxa"/>
            <w:gridSpan w:val="3"/>
          </w:tcPr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5D17F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Всего часов</w:t>
            </w:r>
          </w:p>
        </w:tc>
        <w:tc>
          <w:tcPr>
            <w:tcW w:w="1596" w:type="dxa"/>
            <w:gridSpan w:val="3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часов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в неделю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69" w:type="dxa"/>
            <w:vMerge w:val="restart"/>
            <w:textDirection w:val="btLr"/>
            <w:vAlign w:val="center"/>
          </w:tcPr>
          <w:p w:rsidR="00732F65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Аудитория </w:t>
            </w:r>
            <w:r w:rsidRPr="004D14A7">
              <w:rPr>
                <w:rFonts w:ascii="Times New Roman" w:hAnsi="Times New Roman"/>
                <w:b/>
                <w:lang w:eastAsia="ru-RU"/>
              </w:rPr>
              <w:t>лабораторн</w:t>
            </w:r>
            <w:r>
              <w:rPr>
                <w:rFonts w:ascii="Times New Roman" w:hAnsi="Times New Roman"/>
                <w:b/>
                <w:lang w:eastAsia="ru-RU"/>
              </w:rPr>
              <w:t>ых\</w:t>
            </w:r>
          </w:p>
          <w:p w:rsidR="00732F65" w:rsidRPr="004D14A7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практических </w:t>
            </w:r>
          </w:p>
          <w:p w:rsidR="00732F65" w:rsidRPr="004D14A7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занятий</w:t>
            </w:r>
          </w:p>
        </w:tc>
        <w:tc>
          <w:tcPr>
            <w:tcW w:w="187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ind w:left="-85" w:right="-19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Ф.И.О.</w:t>
            </w:r>
          </w:p>
          <w:p w:rsidR="00732F65" w:rsidRPr="004D14A7" w:rsidRDefault="00732F65" w:rsidP="004D14A7">
            <w:pPr>
              <w:spacing w:after="0" w:line="240" w:lineRule="auto"/>
              <w:ind w:left="-85" w:right="-19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преподавателя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70" w:type="dxa"/>
            <w:vMerge w:val="restart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Кол-во </w:t>
            </w:r>
          </w:p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часов лаб. </w:t>
            </w:r>
            <w:r>
              <w:rPr>
                <w:rFonts w:ascii="Times New Roman" w:hAnsi="Times New Roman"/>
                <w:b/>
                <w:lang w:eastAsia="ru-RU"/>
              </w:rPr>
              <w:t>/пр.</w:t>
            </w:r>
          </w:p>
        </w:tc>
      </w:tr>
      <w:tr w:rsidR="00732F65" w:rsidRPr="004D14A7" w:rsidTr="00025E47">
        <w:trPr>
          <w:trHeight w:val="797"/>
        </w:trPr>
        <w:tc>
          <w:tcPr>
            <w:tcW w:w="268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38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17" w:type="dxa"/>
            <w:vMerge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001" w:type="dxa"/>
            <w:vMerge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8" w:type="dxa"/>
            <w:vMerge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7" w:type="dxa"/>
          </w:tcPr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лк.</w:t>
            </w:r>
          </w:p>
        </w:tc>
        <w:tc>
          <w:tcPr>
            <w:tcW w:w="567" w:type="dxa"/>
          </w:tcPr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лб.</w:t>
            </w:r>
          </w:p>
        </w:tc>
        <w:tc>
          <w:tcPr>
            <w:tcW w:w="567" w:type="dxa"/>
          </w:tcPr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260AAB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пр.</w:t>
            </w:r>
          </w:p>
        </w:tc>
        <w:tc>
          <w:tcPr>
            <w:tcW w:w="1596" w:type="dxa"/>
            <w:gridSpan w:val="3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69" w:type="dxa"/>
            <w:vMerge/>
            <w:textDirection w:val="btLr"/>
            <w:vAlign w:val="center"/>
          </w:tcPr>
          <w:p w:rsidR="00732F65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70" w:type="dxa"/>
            <w:vMerge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32F65" w:rsidRPr="004D14A7" w:rsidTr="00025E47">
        <w:tblPrEx>
          <w:tblLook w:val="00A0"/>
        </w:tblPrEx>
        <w:tc>
          <w:tcPr>
            <w:tcW w:w="2681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Экономика природопользования</w:t>
            </w:r>
          </w:p>
        </w:tc>
        <w:tc>
          <w:tcPr>
            <w:tcW w:w="1838" w:type="dxa"/>
            <w:vMerge w:val="restart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Головач А.П.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</w:tc>
        <w:tc>
          <w:tcPr>
            <w:tcW w:w="417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ЭФ</w:t>
            </w:r>
          </w:p>
        </w:tc>
        <w:tc>
          <w:tcPr>
            <w:tcW w:w="127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Б-5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4</w:t>
            </w: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Ф-3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ЭУ-3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6</w:t>
            </w:r>
          </w:p>
        </w:tc>
        <w:tc>
          <w:tcPr>
            <w:tcW w:w="568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dxa"/>
            <w:vAlign w:val="center"/>
          </w:tcPr>
          <w:p w:rsidR="00732F65" w:rsidRPr="009F3A8E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437 (</w:t>
            </w:r>
            <w:r w:rsidRPr="0073731F"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комп.</w:t>
            </w: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87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Головач А.П.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пр.</w:t>
            </w:r>
          </w:p>
        </w:tc>
        <w:tc>
          <w:tcPr>
            <w:tcW w:w="7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 ч пр.</w:t>
            </w:r>
          </w:p>
        </w:tc>
      </w:tr>
      <w:tr w:rsidR="00732F65" w:rsidRPr="004D14A7" w:rsidTr="00025E47">
        <w:tblPrEx>
          <w:tblLook w:val="00A0"/>
        </w:tblPrEx>
        <w:tc>
          <w:tcPr>
            <w:tcW w:w="2681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М-4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7</w:t>
            </w: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Л-1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</w:t>
            </w:r>
          </w:p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Л-</w:t>
            </w:r>
            <w:r w:rsidRPr="00DE1F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4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732F65" w:rsidRPr="0073731F" w:rsidRDefault="00732F65" w:rsidP="00FE25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437 </w:t>
            </w:r>
          </w:p>
          <w:p w:rsidR="00732F65" w:rsidRPr="009F3A8E" w:rsidRDefault="00732F65" w:rsidP="005366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73731F"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комп.</w:t>
            </w:r>
            <w:r w:rsidRPr="0073731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870" w:type="dxa"/>
            <w:vMerge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48ч пр.</w:t>
            </w:r>
          </w:p>
        </w:tc>
      </w:tr>
      <w:tr w:rsidR="00732F65" w:rsidRPr="004D14A7" w:rsidTr="00025E47">
        <w:tblPrEx>
          <w:tblLook w:val="00A0"/>
        </w:tblPrEx>
        <w:trPr>
          <w:trHeight w:val="472"/>
        </w:trPr>
        <w:tc>
          <w:tcPr>
            <w:tcW w:w="268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я переработки плодоово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щ</w:t>
            </w:r>
            <w:r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ного сырья</w:t>
            </w: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Тур Э.А.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41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1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МФ</w:t>
            </w:r>
          </w:p>
        </w:tc>
        <w:tc>
          <w:tcPr>
            <w:tcW w:w="1276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МАПП-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8</w:t>
            </w:r>
          </w:p>
        </w:tc>
        <w:tc>
          <w:tcPr>
            <w:tcW w:w="568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32</w:t>
            </w:r>
          </w:p>
        </w:tc>
        <w:tc>
          <w:tcPr>
            <w:tcW w:w="56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32</w:t>
            </w:r>
          </w:p>
        </w:tc>
        <w:tc>
          <w:tcPr>
            <w:tcW w:w="496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550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1269" w:type="dxa"/>
            <w:vAlign w:val="center"/>
          </w:tcPr>
          <w:p w:rsidR="00732F65" w:rsidRPr="00774E44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437 пр.</w:t>
            </w:r>
          </w:p>
        </w:tc>
        <w:tc>
          <w:tcPr>
            <w:tcW w:w="187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Тур Э.А</w:t>
            </w:r>
          </w:p>
          <w:p w:rsidR="00732F65" w:rsidRPr="00BD12A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пр.</w:t>
            </w:r>
          </w:p>
        </w:tc>
        <w:tc>
          <w:tcPr>
            <w:tcW w:w="770" w:type="dxa"/>
            <w:vAlign w:val="center"/>
          </w:tcPr>
          <w:p w:rsidR="00732F65" w:rsidRPr="00774E44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32 пр.</w:t>
            </w:r>
          </w:p>
        </w:tc>
      </w:tr>
      <w:tr w:rsidR="00732F65" w:rsidRPr="004D14A7" w:rsidTr="00025E47">
        <w:tblPrEx>
          <w:tblLook w:val="00A0"/>
        </w:tblPrEx>
        <w:trPr>
          <w:trHeight w:val="472"/>
        </w:trPr>
        <w:tc>
          <w:tcPr>
            <w:tcW w:w="2681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переработки живот</w:t>
            </w:r>
            <w:r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ного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сырья</w:t>
            </w:r>
          </w:p>
        </w:tc>
        <w:tc>
          <w:tcPr>
            <w:tcW w:w="1838" w:type="dxa"/>
            <w:vAlign w:val="center"/>
          </w:tcPr>
          <w:p w:rsidR="00732F65" w:rsidRDefault="00732F65" w:rsidP="005D1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Тур Э.А.</w:t>
            </w:r>
          </w:p>
          <w:p w:rsidR="00732F65" w:rsidRPr="004D14A7" w:rsidRDefault="00732F65" w:rsidP="005D1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41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32F65" w:rsidRPr="00B7422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МАПП-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9</w:t>
            </w:r>
          </w:p>
        </w:tc>
        <w:tc>
          <w:tcPr>
            <w:tcW w:w="568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2F65" w:rsidRPr="005D17F1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440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87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Тур Э.А.</w:t>
            </w:r>
          </w:p>
          <w:p w:rsidR="00732F65" w:rsidRPr="00A231F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лаб.</w:t>
            </w:r>
          </w:p>
        </w:tc>
        <w:tc>
          <w:tcPr>
            <w:tcW w:w="770" w:type="dxa"/>
            <w:vAlign w:val="center"/>
          </w:tcPr>
          <w:p w:rsidR="00732F65" w:rsidRPr="00072624" w:rsidRDefault="00732F65" w:rsidP="005D1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</w:p>
          <w:p w:rsidR="00732F65" w:rsidRPr="005D17F1" w:rsidRDefault="00732F65" w:rsidP="005D1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(4ч)</w:t>
            </w:r>
          </w:p>
        </w:tc>
      </w:tr>
      <w:tr w:rsidR="00732F65" w:rsidRPr="004D14A7" w:rsidTr="00025E47">
        <w:tblPrEx>
          <w:tblLook w:val="00A0"/>
        </w:tblPrEx>
        <w:trPr>
          <w:trHeight w:val="775"/>
        </w:trPr>
        <w:tc>
          <w:tcPr>
            <w:tcW w:w="2681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05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838" w:type="dxa"/>
            <w:vAlign w:val="center"/>
          </w:tcPr>
          <w:p w:rsidR="00732F65" w:rsidRDefault="00732F65" w:rsidP="003367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Антонюк Е.К.</w:t>
            </w:r>
          </w:p>
          <w:p w:rsidR="00732F65" w:rsidRPr="004D14A7" w:rsidRDefault="00732F65" w:rsidP="0033675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</w:tc>
        <w:tc>
          <w:tcPr>
            <w:tcW w:w="41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1" w:type="dxa"/>
            <w:vMerge w:val="restart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ИСиЭ</w:t>
            </w:r>
          </w:p>
        </w:tc>
        <w:tc>
          <w:tcPr>
            <w:tcW w:w="1276" w:type="dxa"/>
            <w:vAlign w:val="center"/>
          </w:tcPr>
          <w:p w:rsidR="00732F65" w:rsidRPr="00774E44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ПД-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</w:t>
            </w:r>
          </w:p>
        </w:tc>
        <w:tc>
          <w:tcPr>
            <w:tcW w:w="568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dxa"/>
            <w:vAlign w:val="center"/>
          </w:tcPr>
          <w:p w:rsidR="00732F65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418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</w:t>
            </w:r>
          </w:p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437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пр.</w:t>
            </w:r>
          </w:p>
        </w:tc>
        <w:tc>
          <w:tcPr>
            <w:tcW w:w="1870" w:type="dxa"/>
            <w:vAlign w:val="center"/>
          </w:tcPr>
          <w:p w:rsidR="00732F65" w:rsidRPr="0033675D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Антонюк Е.К.</w:t>
            </w:r>
          </w:p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лаб., пр.</w:t>
            </w:r>
          </w:p>
        </w:tc>
        <w:tc>
          <w:tcPr>
            <w:tcW w:w="77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32ч</w:t>
            </w:r>
          </w:p>
          <w:p w:rsidR="00732F65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(4ч)</w:t>
            </w:r>
          </w:p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16ч пр.</w:t>
            </w:r>
          </w:p>
        </w:tc>
      </w:tr>
      <w:tr w:rsidR="00732F65" w:rsidRPr="004D14A7" w:rsidTr="00025E47">
        <w:tblPrEx>
          <w:tblLook w:val="00A0"/>
        </w:tblPrEx>
        <w:trPr>
          <w:trHeight w:val="678"/>
        </w:trPr>
        <w:tc>
          <w:tcPr>
            <w:tcW w:w="268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Антонюк Е.К.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преподаватель</w:t>
            </w:r>
          </w:p>
        </w:tc>
        <w:tc>
          <w:tcPr>
            <w:tcW w:w="41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32F65" w:rsidRPr="00774E44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ПД-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10</w:t>
            </w:r>
          </w:p>
        </w:tc>
        <w:tc>
          <w:tcPr>
            <w:tcW w:w="56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6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429лаб.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437,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416 пр.</w:t>
            </w:r>
          </w:p>
        </w:tc>
        <w:tc>
          <w:tcPr>
            <w:tcW w:w="1870" w:type="dxa"/>
            <w:vAlign w:val="center"/>
          </w:tcPr>
          <w:p w:rsidR="00732F65" w:rsidRDefault="00732F65" w:rsidP="00FE2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Антонюк Е.К.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лаб., пр</w:t>
            </w:r>
          </w:p>
        </w:tc>
        <w:tc>
          <w:tcPr>
            <w:tcW w:w="77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32ч</w:t>
            </w: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(4ч)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16ч пр.</w:t>
            </w:r>
          </w:p>
        </w:tc>
      </w:tr>
      <w:tr w:rsidR="00732F65" w:rsidRPr="004D14A7" w:rsidTr="00025E47">
        <w:tblPrEx>
          <w:tblLook w:val="00A0"/>
        </w:tblPrEx>
        <w:trPr>
          <w:trHeight w:val="560"/>
        </w:trPr>
        <w:tc>
          <w:tcPr>
            <w:tcW w:w="268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 w:val="restart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Левчук Н.В.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к.т.н..доцент</w:t>
            </w:r>
          </w:p>
        </w:tc>
        <w:tc>
          <w:tcPr>
            <w:tcW w:w="417" w:type="dxa"/>
            <w:vMerge w:val="restart"/>
            <w:vAlign w:val="center"/>
          </w:tcPr>
          <w:p w:rsidR="00732F65" w:rsidRPr="00E34880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01" w:type="dxa"/>
            <w:vMerge w:val="restart"/>
            <w:vAlign w:val="center"/>
          </w:tcPr>
          <w:p w:rsidR="00732F65" w:rsidRPr="00E34880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ИСиЭ</w:t>
            </w:r>
          </w:p>
        </w:tc>
        <w:tc>
          <w:tcPr>
            <w:tcW w:w="1276" w:type="dxa"/>
            <w:vAlign w:val="center"/>
          </w:tcPr>
          <w:p w:rsidR="00732F65" w:rsidRPr="00774E44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М-1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568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6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426, 435лаб</w:t>
            </w:r>
          </w:p>
        </w:tc>
        <w:tc>
          <w:tcPr>
            <w:tcW w:w="1870" w:type="dxa"/>
            <w:vMerge w:val="restart"/>
            <w:vAlign w:val="center"/>
          </w:tcPr>
          <w:p w:rsidR="00732F65" w:rsidRDefault="00732F65" w:rsidP="00552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Левчук Н.В.</w:t>
            </w:r>
          </w:p>
          <w:p w:rsidR="00732F65" w:rsidRPr="00A231FB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лаб.</w:t>
            </w:r>
          </w:p>
        </w:tc>
        <w:tc>
          <w:tcPr>
            <w:tcW w:w="770" w:type="dxa"/>
            <w:vMerge w:val="restart"/>
            <w:vAlign w:val="center"/>
          </w:tcPr>
          <w:p w:rsidR="00732F65" w:rsidRPr="004D14A7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136ч</w:t>
            </w:r>
          </w:p>
        </w:tc>
      </w:tr>
      <w:tr w:rsidR="00732F65" w:rsidRPr="004D14A7" w:rsidTr="00025E47">
        <w:tblPrEx>
          <w:tblLook w:val="00A0"/>
        </w:tblPrEx>
        <w:trPr>
          <w:trHeight w:val="560"/>
        </w:trPr>
        <w:tc>
          <w:tcPr>
            <w:tcW w:w="268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32F65" w:rsidRPr="00774E44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568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426, 435лаб.</w:t>
            </w:r>
          </w:p>
        </w:tc>
        <w:tc>
          <w:tcPr>
            <w:tcW w:w="1870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32F65" w:rsidRDefault="00732F65"/>
    <w:tbl>
      <w:tblPr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2"/>
        <w:gridCol w:w="1838"/>
        <w:gridCol w:w="417"/>
        <w:gridCol w:w="1001"/>
        <w:gridCol w:w="1310"/>
        <w:gridCol w:w="534"/>
        <w:gridCol w:w="851"/>
        <w:gridCol w:w="601"/>
        <w:gridCol w:w="548"/>
        <w:gridCol w:w="552"/>
        <w:gridCol w:w="550"/>
        <w:gridCol w:w="453"/>
        <w:gridCol w:w="567"/>
        <w:gridCol w:w="1295"/>
        <w:gridCol w:w="1759"/>
        <w:gridCol w:w="880"/>
      </w:tblGrid>
      <w:tr w:rsidR="00732F65" w:rsidRPr="004D14A7" w:rsidTr="00A231FB">
        <w:trPr>
          <w:trHeight w:val="1794"/>
        </w:trPr>
        <w:tc>
          <w:tcPr>
            <w:tcW w:w="2682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Название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дисциплины</w:t>
            </w:r>
          </w:p>
        </w:tc>
        <w:tc>
          <w:tcPr>
            <w:tcW w:w="1838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Ф.И.О.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лектора</w:t>
            </w:r>
          </w:p>
        </w:tc>
        <w:tc>
          <w:tcPr>
            <w:tcW w:w="417" w:type="dxa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Курс</w:t>
            </w:r>
          </w:p>
        </w:tc>
        <w:tc>
          <w:tcPr>
            <w:tcW w:w="1001" w:type="dxa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Факультет</w:t>
            </w:r>
          </w:p>
        </w:tc>
        <w:tc>
          <w:tcPr>
            <w:tcW w:w="1310" w:type="dxa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Группа</w:t>
            </w:r>
          </w:p>
        </w:tc>
        <w:tc>
          <w:tcPr>
            <w:tcW w:w="534" w:type="dxa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недель</w:t>
            </w:r>
          </w:p>
        </w:tc>
        <w:tc>
          <w:tcPr>
            <w:tcW w:w="851" w:type="dxa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групп (подгрупп)</w:t>
            </w:r>
          </w:p>
        </w:tc>
        <w:tc>
          <w:tcPr>
            <w:tcW w:w="1701" w:type="dxa"/>
            <w:gridSpan w:val="3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Всего часов  </w:t>
            </w:r>
          </w:p>
        </w:tc>
        <w:tc>
          <w:tcPr>
            <w:tcW w:w="1570" w:type="dxa"/>
            <w:gridSpan w:val="3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Кол-во часов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в неделю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5" w:type="dxa"/>
            <w:textDirection w:val="btLr"/>
            <w:vAlign w:val="center"/>
          </w:tcPr>
          <w:p w:rsidR="00732F65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Аудитория </w:t>
            </w:r>
            <w:r w:rsidRPr="004D14A7">
              <w:rPr>
                <w:rFonts w:ascii="Times New Roman" w:hAnsi="Times New Roman"/>
                <w:b/>
                <w:lang w:eastAsia="ru-RU"/>
              </w:rPr>
              <w:t>лабораторн</w:t>
            </w:r>
            <w:r>
              <w:rPr>
                <w:rFonts w:ascii="Times New Roman" w:hAnsi="Times New Roman"/>
                <w:b/>
                <w:lang w:eastAsia="ru-RU"/>
              </w:rPr>
              <w:t>ых\</w:t>
            </w:r>
          </w:p>
          <w:p w:rsidR="00732F65" w:rsidRPr="004D14A7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практических </w:t>
            </w:r>
          </w:p>
          <w:p w:rsidR="00732F65" w:rsidRPr="004D14A7" w:rsidRDefault="00732F65" w:rsidP="00FD5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занятий</w:t>
            </w:r>
          </w:p>
        </w:tc>
        <w:tc>
          <w:tcPr>
            <w:tcW w:w="1759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32F65" w:rsidRPr="004D14A7" w:rsidRDefault="00732F65" w:rsidP="004D14A7">
            <w:pPr>
              <w:spacing w:after="0" w:line="240" w:lineRule="auto"/>
              <w:ind w:left="-85" w:right="-19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>Ф.И.О.</w:t>
            </w:r>
            <w:bookmarkStart w:id="0" w:name="_GoBack"/>
            <w:bookmarkEnd w:id="0"/>
            <w:r w:rsidRPr="004D14A7">
              <w:rPr>
                <w:rFonts w:ascii="Times New Roman" w:hAnsi="Times New Roman"/>
                <w:b/>
                <w:lang w:eastAsia="ru-RU"/>
              </w:rPr>
              <w:t xml:space="preserve"> преподавателя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880" w:type="dxa"/>
            <w:textDirection w:val="btLr"/>
            <w:vAlign w:val="center"/>
          </w:tcPr>
          <w:p w:rsidR="00732F65" w:rsidRPr="004D14A7" w:rsidRDefault="00732F65" w:rsidP="004D14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14A7">
              <w:rPr>
                <w:rFonts w:ascii="Times New Roman" w:hAnsi="Times New Roman"/>
                <w:b/>
                <w:lang w:eastAsia="ru-RU"/>
              </w:rPr>
              <w:t xml:space="preserve">Кол-во часов лаб. </w:t>
            </w:r>
            <w:r>
              <w:rPr>
                <w:rFonts w:ascii="Times New Roman" w:hAnsi="Times New Roman"/>
                <w:b/>
                <w:lang w:eastAsia="ru-RU"/>
              </w:rPr>
              <w:t xml:space="preserve">/пр. </w:t>
            </w:r>
            <w:r w:rsidRPr="004D14A7">
              <w:rPr>
                <w:rFonts w:ascii="Times New Roman" w:hAnsi="Times New Roman"/>
                <w:b/>
                <w:lang w:eastAsia="ru-RU"/>
              </w:rPr>
              <w:t>занятий</w:t>
            </w:r>
          </w:p>
        </w:tc>
      </w:tr>
      <w:tr w:rsidR="00732F65" w:rsidRPr="004D14A7" w:rsidTr="00634364">
        <w:tblPrEx>
          <w:tblLook w:val="00A0"/>
        </w:tblPrEx>
        <w:trPr>
          <w:trHeight w:val="889"/>
        </w:trPr>
        <w:tc>
          <w:tcPr>
            <w:tcW w:w="2682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ЗНи</w:t>
            </w:r>
            <w:r w:rsidRPr="004D14A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  от ЧС</w:t>
            </w:r>
          </w:p>
        </w:tc>
        <w:tc>
          <w:tcPr>
            <w:tcW w:w="1838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Левчук Н.В.</w:t>
            </w:r>
          </w:p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417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СФ</w:t>
            </w:r>
          </w:p>
        </w:tc>
        <w:tc>
          <w:tcPr>
            <w:tcW w:w="1310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Д-24</w:t>
            </w:r>
          </w:p>
        </w:tc>
        <w:tc>
          <w:tcPr>
            <w:tcW w:w="534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8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437 пр.</w:t>
            </w:r>
          </w:p>
        </w:tc>
        <w:tc>
          <w:tcPr>
            <w:tcW w:w="1759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0" w:type="dxa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32F65" w:rsidRPr="004D14A7" w:rsidTr="00634364">
        <w:tblPrEx>
          <w:tblLook w:val="00A0"/>
        </w:tblPrEx>
        <w:trPr>
          <w:trHeight w:val="1060"/>
        </w:trPr>
        <w:tc>
          <w:tcPr>
            <w:tcW w:w="2682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Босак В.Н.</w:t>
            </w:r>
          </w:p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к.б.н., доцент</w:t>
            </w:r>
          </w:p>
        </w:tc>
        <w:tc>
          <w:tcPr>
            <w:tcW w:w="417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МФ</w:t>
            </w:r>
          </w:p>
        </w:tc>
        <w:tc>
          <w:tcPr>
            <w:tcW w:w="1310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АВС-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10</w:t>
            </w:r>
          </w:p>
          <w:p w:rsidR="00732F65" w:rsidRDefault="00732F65" w:rsidP="007B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АТП-1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7/1</w:t>
            </w:r>
          </w:p>
          <w:p w:rsidR="00732F65" w:rsidRPr="00552779" w:rsidRDefault="00732F65" w:rsidP="007B4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ТЭА-26</w:t>
            </w:r>
          </w:p>
        </w:tc>
        <w:tc>
          <w:tcPr>
            <w:tcW w:w="534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8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5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437 пр.</w:t>
            </w:r>
          </w:p>
        </w:tc>
        <w:tc>
          <w:tcPr>
            <w:tcW w:w="1759" w:type="dxa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80" w:type="dxa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732F65" w:rsidRPr="004D14A7" w:rsidTr="00634364">
        <w:tblPrEx>
          <w:tblLook w:val="00A0"/>
        </w:tblPrEx>
        <w:trPr>
          <w:trHeight w:val="1120"/>
        </w:trPr>
        <w:tc>
          <w:tcPr>
            <w:tcW w:w="2682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Басов С.В.</w:t>
            </w:r>
          </w:p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к.т.н., доцент</w:t>
            </w:r>
          </w:p>
        </w:tc>
        <w:tc>
          <w:tcPr>
            <w:tcW w:w="417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СФ</w:t>
            </w:r>
          </w:p>
        </w:tc>
        <w:tc>
          <w:tcPr>
            <w:tcW w:w="1310" w:type="dxa"/>
            <w:vAlign w:val="center"/>
          </w:tcPr>
          <w:p w:rsidR="00732F65" w:rsidRPr="00552779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А-40,41</w:t>
            </w:r>
          </w:p>
        </w:tc>
        <w:tc>
          <w:tcPr>
            <w:tcW w:w="534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8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0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05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5" w:type="dxa"/>
            <w:vAlign w:val="center"/>
          </w:tcPr>
          <w:p w:rsidR="00732F65" w:rsidRPr="00C105C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416 пр.</w:t>
            </w:r>
          </w:p>
        </w:tc>
        <w:tc>
          <w:tcPr>
            <w:tcW w:w="1759" w:type="dxa"/>
            <w:vAlign w:val="center"/>
          </w:tcPr>
          <w:p w:rsidR="00732F65" w:rsidRDefault="00732F65" w:rsidP="00C0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Гайко Т.В.</w:t>
            </w:r>
          </w:p>
          <w:p w:rsidR="00732F65" w:rsidRPr="004D14A7" w:rsidRDefault="00732F65" w:rsidP="00C0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880" w:type="dxa"/>
            <w:vAlign w:val="center"/>
          </w:tcPr>
          <w:p w:rsidR="00732F65" w:rsidRDefault="00732F65" w:rsidP="00317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60ч</w:t>
            </w:r>
          </w:p>
          <w:p w:rsidR="00732F65" w:rsidRPr="004D14A7" w:rsidRDefault="00732F65" w:rsidP="00317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</w:p>
        </w:tc>
      </w:tr>
      <w:tr w:rsidR="00732F65" w:rsidRPr="000451B9" w:rsidTr="00634364">
        <w:tblPrEx>
          <w:tblLook w:val="00A0"/>
        </w:tblPrEx>
        <w:trPr>
          <w:trHeight w:val="1070"/>
        </w:trPr>
        <w:tc>
          <w:tcPr>
            <w:tcW w:w="2682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32F65" w:rsidRPr="0033675D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Яловая Н.П.</w:t>
            </w:r>
          </w:p>
        </w:tc>
        <w:tc>
          <w:tcPr>
            <w:tcW w:w="417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1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ИСиЭ</w:t>
            </w:r>
          </w:p>
        </w:tc>
        <w:tc>
          <w:tcPr>
            <w:tcW w:w="1310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ТВ-16</w:t>
            </w:r>
          </w:p>
        </w:tc>
        <w:tc>
          <w:tcPr>
            <w:tcW w:w="534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8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53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vAlign w:val="center"/>
          </w:tcPr>
          <w:p w:rsidR="00732F65" w:rsidRPr="004D14A7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37, 429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пр.</w:t>
            </w:r>
          </w:p>
        </w:tc>
        <w:tc>
          <w:tcPr>
            <w:tcW w:w="1759" w:type="dxa"/>
            <w:vAlign w:val="center"/>
          </w:tcPr>
          <w:p w:rsidR="00732F65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Яловая Н.П.</w:t>
            </w:r>
          </w:p>
          <w:p w:rsidR="00732F65" w:rsidRPr="000451B9" w:rsidRDefault="00732F65" w:rsidP="00295E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пр.</w:t>
            </w: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 </w:t>
            </w:r>
          </w:p>
        </w:tc>
        <w:tc>
          <w:tcPr>
            <w:tcW w:w="880" w:type="dxa"/>
            <w:vAlign w:val="center"/>
          </w:tcPr>
          <w:p w:rsidR="00732F65" w:rsidRPr="000451B9" w:rsidRDefault="00732F65" w:rsidP="00634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16ч пр.</w:t>
            </w:r>
          </w:p>
        </w:tc>
      </w:tr>
      <w:tr w:rsidR="00732F65" w:rsidRPr="004D14A7" w:rsidTr="00BD12AA">
        <w:tblPrEx>
          <w:tblLook w:val="00A0"/>
        </w:tblPrEx>
        <w:trPr>
          <w:trHeight w:val="1286"/>
        </w:trPr>
        <w:tc>
          <w:tcPr>
            <w:tcW w:w="2682" w:type="dxa"/>
            <w:vMerge/>
            <w:vAlign w:val="center"/>
          </w:tcPr>
          <w:p w:rsidR="00732F65" w:rsidRPr="000451B9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1838" w:type="dxa"/>
            <w:vMerge w:val="restart"/>
            <w:vAlign w:val="center"/>
          </w:tcPr>
          <w:p w:rsidR="00732F65" w:rsidRPr="000451B9" w:rsidRDefault="00732F65" w:rsidP="004C0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Босак В.Н.</w:t>
            </w:r>
          </w:p>
          <w:p w:rsidR="00732F65" w:rsidRPr="000451B9" w:rsidRDefault="00732F65" w:rsidP="004C0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lang w:val="be-BY"/>
              </w:rPr>
              <w:t>к.б.н., доцент</w:t>
            </w:r>
          </w:p>
        </w:tc>
        <w:tc>
          <w:tcPr>
            <w:tcW w:w="417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1001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МФ</w:t>
            </w:r>
          </w:p>
        </w:tc>
        <w:tc>
          <w:tcPr>
            <w:tcW w:w="1310" w:type="dxa"/>
            <w:vAlign w:val="center"/>
          </w:tcPr>
          <w:p w:rsidR="00732F65" w:rsidRPr="0055277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Т-90</w:t>
            </w:r>
          </w:p>
        </w:tc>
        <w:tc>
          <w:tcPr>
            <w:tcW w:w="534" w:type="dxa"/>
            <w:vAlign w:val="center"/>
          </w:tcPr>
          <w:p w:rsidR="00732F65" w:rsidRPr="0055277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Pr="0055277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20</w:t>
            </w:r>
          </w:p>
        </w:tc>
        <w:tc>
          <w:tcPr>
            <w:tcW w:w="548" w:type="dxa"/>
            <w:vAlign w:val="center"/>
          </w:tcPr>
          <w:p w:rsidR="00732F65" w:rsidRPr="004D14A7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Pr="0055277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" w:type="dxa"/>
            <w:vAlign w:val="center"/>
          </w:tcPr>
          <w:p w:rsidR="00732F65" w:rsidRPr="004D14A7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14A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55277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295" w:type="dxa"/>
            <w:vAlign w:val="center"/>
          </w:tcPr>
          <w:p w:rsidR="00732F65" w:rsidRPr="0033675D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759" w:type="dxa"/>
            <w:vAlign w:val="center"/>
          </w:tcPr>
          <w:p w:rsidR="00732F65" w:rsidRPr="0033675D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880" w:type="dxa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  <w:p w:rsidR="00732F65" w:rsidRPr="0033675D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</w:tr>
      <w:tr w:rsidR="00732F65" w:rsidRPr="004D14A7" w:rsidTr="00C05686">
        <w:tblPrEx>
          <w:tblLook w:val="00A0"/>
        </w:tblPrEx>
        <w:trPr>
          <w:trHeight w:val="926"/>
        </w:trPr>
        <w:tc>
          <w:tcPr>
            <w:tcW w:w="2682" w:type="dxa"/>
            <w:vMerge/>
            <w:vAlign w:val="center"/>
          </w:tcPr>
          <w:p w:rsidR="00732F65" w:rsidRPr="000451B9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1838" w:type="dxa"/>
            <w:vMerge/>
            <w:vAlign w:val="center"/>
          </w:tcPr>
          <w:p w:rsidR="00732F65" w:rsidRPr="000451B9" w:rsidRDefault="00732F65" w:rsidP="004C0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417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1001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МФ</w:t>
            </w:r>
          </w:p>
        </w:tc>
        <w:tc>
          <w:tcPr>
            <w:tcW w:w="1310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АВС-11</w:t>
            </w:r>
          </w:p>
        </w:tc>
        <w:tc>
          <w:tcPr>
            <w:tcW w:w="534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17</w:t>
            </w:r>
          </w:p>
        </w:tc>
        <w:tc>
          <w:tcPr>
            <w:tcW w:w="851" w:type="dxa"/>
            <w:vAlign w:val="center"/>
          </w:tcPr>
          <w:p w:rsidR="00732F65" w:rsidRPr="000451B9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20</w:t>
            </w:r>
          </w:p>
        </w:tc>
        <w:tc>
          <w:tcPr>
            <w:tcW w:w="548" w:type="dxa"/>
            <w:vAlign w:val="center"/>
          </w:tcPr>
          <w:p w:rsidR="00732F65" w:rsidRPr="004D14A7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Pr="004D14A7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" w:type="dxa"/>
            <w:vAlign w:val="center"/>
          </w:tcPr>
          <w:p w:rsidR="00732F65" w:rsidRPr="004D14A7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295" w:type="dxa"/>
            <w:vAlign w:val="center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759" w:type="dxa"/>
            <w:vAlign w:val="center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880" w:type="dxa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</w:tr>
      <w:tr w:rsidR="00732F65" w:rsidRPr="004D14A7" w:rsidTr="00C05686">
        <w:tblPrEx>
          <w:tblLook w:val="00A0"/>
        </w:tblPrEx>
        <w:trPr>
          <w:trHeight w:val="926"/>
        </w:trPr>
        <w:tc>
          <w:tcPr>
            <w:tcW w:w="2682" w:type="dxa"/>
            <w:vMerge/>
            <w:vAlign w:val="center"/>
          </w:tcPr>
          <w:p w:rsidR="00732F65" w:rsidRPr="000451B9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1838" w:type="dxa"/>
            <w:vMerge/>
            <w:vAlign w:val="center"/>
          </w:tcPr>
          <w:p w:rsidR="00732F65" w:rsidRPr="000451B9" w:rsidRDefault="00732F65" w:rsidP="004C0D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417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1001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МФ</w:t>
            </w:r>
          </w:p>
        </w:tc>
        <w:tc>
          <w:tcPr>
            <w:tcW w:w="1310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ТМВ-6</w:t>
            </w:r>
          </w:p>
        </w:tc>
        <w:tc>
          <w:tcPr>
            <w:tcW w:w="534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10</w:t>
            </w:r>
          </w:p>
        </w:tc>
        <w:tc>
          <w:tcPr>
            <w:tcW w:w="548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295" w:type="dxa"/>
            <w:vAlign w:val="center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759" w:type="dxa"/>
            <w:vAlign w:val="center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880" w:type="dxa"/>
          </w:tcPr>
          <w:p w:rsidR="00732F65" w:rsidRDefault="00732F65" w:rsidP="00432B7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</w:tr>
      <w:tr w:rsidR="00732F65" w:rsidRPr="002462EA" w:rsidTr="00C05686">
        <w:tblPrEx>
          <w:tblLook w:val="00A0"/>
        </w:tblPrEx>
        <w:trPr>
          <w:trHeight w:val="536"/>
        </w:trPr>
        <w:tc>
          <w:tcPr>
            <w:tcW w:w="2682" w:type="dxa"/>
            <w:vMerge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Align w:val="center"/>
          </w:tcPr>
          <w:p w:rsidR="00732F65" w:rsidRDefault="00732F65" w:rsidP="00045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Головач А.П.</w:t>
            </w:r>
          </w:p>
          <w:p w:rsidR="00732F65" w:rsidRPr="004D14A7" w:rsidRDefault="00732F65" w:rsidP="000451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ст. преподаватель</w:t>
            </w:r>
          </w:p>
        </w:tc>
        <w:tc>
          <w:tcPr>
            <w:tcW w:w="417" w:type="dxa"/>
            <w:vAlign w:val="center"/>
          </w:tcPr>
          <w:p w:rsidR="00732F65" w:rsidRPr="00BA6A63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1" w:type="dxa"/>
            <w:vAlign w:val="center"/>
          </w:tcPr>
          <w:p w:rsidR="00732F65" w:rsidRPr="00BA6A63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Ф</w:t>
            </w:r>
          </w:p>
        </w:tc>
        <w:tc>
          <w:tcPr>
            <w:tcW w:w="1310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СТ-44</w:t>
            </w:r>
          </w:p>
        </w:tc>
        <w:tc>
          <w:tcPr>
            <w:tcW w:w="534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601" w:type="dxa"/>
            <w:vAlign w:val="center"/>
          </w:tcPr>
          <w:p w:rsidR="00732F65" w:rsidRPr="00BA6A63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20</w:t>
            </w:r>
          </w:p>
        </w:tc>
        <w:tc>
          <w:tcPr>
            <w:tcW w:w="548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2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0" w:type="dxa"/>
            <w:vAlign w:val="center"/>
          </w:tcPr>
          <w:p w:rsidR="00732F65" w:rsidRPr="00BA6A63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453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295" w:type="dxa"/>
            <w:vAlign w:val="center"/>
          </w:tcPr>
          <w:p w:rsidR="00732F65" w:rsidRPr="002462EA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1759" w:type="dxa"/>
            <w:vAlign w:val="center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880" w:type="dxa"/>
          </w:tcPr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  <w:p w:rsidR="00732F65" w:rsidRDefault="00732F65" w:rsidP="00432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</w:tr>
    </w:tbl>
    <w:p w:rsidR="00732F65" w:rsidRDefault="00732F65"/>
    <w:tbl>
      <w:tblPr>
        <w:tblW w:w="15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77"/>
        <w:gridCol w:w="1826"/>
        <w:gridCol w:w="8"/>
        <w:gridCol w:w="407"/>
        <w:gridCol w:w="10"/>
        <w:gridCol w:w="1006"/>
        <w:gridCol w:w="1301"/>
        <w:gridCol w:w="12"/>
        <w:gridCol w:w="522"/>
        <w:gridCol w:w="12"/>
        <w:gridCol w:w="839"/>
        <w:gridCol w:w="12"/>
        <w:gridCol w:w="567"/>
        <w:gridCol w:w="22"/>
        <w:gridCol w:w="12"/>
        <w:gridCol w:w="548"/>
        <w:gridCol w:w="554"/>
        <w:gridCol w:w="552"/>
        <w:gridCol w:w="441"/>
        <w:gridCol w:w="12"/>
        <w:gridCol w:w="567"/>
        <w:gridCol w:w="1294"/>
        <w:gridCol w:w="1757"/>
        <w:gridCol w:w="880"/>
      </w:tblGrid>
      <w:tr w:rsidR="00732F65" w:rsidRPr="004D14A7" w:rsidTr="00F5023A">
        <w:trPr>
          <w:trHeight w:val="690"/>
        </w:trPr>
        <w:tc>
          <w:tcPr>
            <w:tcW w:w="2677" w:type="dxa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  <w:t>БЖДЧ</w:t>
            </w:r>
          </w:p>
        </w:tc>
        <w:tc>
          <w:tcPr>
            <w:tcW w:w="1834" w:type="dxa"/>
            <w:gridSpan w:val="2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Антонюк Е.К.</w:t>
            </w:r>
          </w:p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ст. преподаватель</w:t>
            </w:r>
          </w:p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417" w:type="dxa"/>
            <w:gridSpan w:val="2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1</w:t>
            </w:r>
          </w:p>
        </w:tc>
        <w:tc>
          <w:tcPr>
            <w:tcW w:w="1006" w:type="dxa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ЭФ</w:t>
            </w:r>
          </w:p>
        </w:tc>
        <w:tc>
          <w:tcPr>
            <w:tcW w:w="1313" w:type="dxa"/>
            <w:gridSpan w:val="2"/>
            <w:vAlign w:val="center"/>
          </w:tcPr>
          <w:p w:rsidR="00732F65" w:rsidRDefault="00732F65" w:rsidP="00606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Л-1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5,</w:t>
            </w:r>
          </w:p>
          <w:p w:rsidR="00732F65" w:rsidRPr="002462EA" w:rsidRDefault="00732F65" w:rsidP="006062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Л-16</w:t>
            </w: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,</w:t>
            </w:r>
          </w:p>
          <w:p w:rsidR="00732F65" w:rsidRPr="00552779" w:rsidRDefault="00732F65" w:rsidP="005527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Ма-4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8</w:t>
            </w: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 </w:t>
            </w:r>
          </w:p>
        </w:tc>
        <w:tc>
          <w:tcPr>
            <w:tcW w:w="534" w:type="dxa"/>
            <w:gridSpan w:val="2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17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601" w:type="dxa"/>
            <w:gridSpan w:val="3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26</w:t>
            </w:r>
          </w:p>
        </w:tc>
        <w:tc>
          <w:tcPr>
            <w:tcW w:w="548" w:type="dxa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4" w:type="dxa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18</w:t>
            </w:r>
          </w:p>
        </w:tc>
        <w:tc>
          <w:tcPr>
            <w:tcW w:w="552" w:type="dxa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1,5</w:t>
            </w:r>
          </w:p>
        </w:tc>
        <w:tc>
          <w:tcPr>
            <w:tcW w:w="453" w:type="dxa"/>
            <w:gridSpan w:val="2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1,5</w:t>
            </w:r>
          </w:p>
        </w:tc>
        <w:tc>
          <w:tcPr>
            <w:tcW w:w="1294" w:type="dxa"/>
            <w:vMerge w:val="restart"/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416пр.</w:t>
            </w:r>
          </w:p>
        </w:tc>
        <w:tc>
          <w:tcPr>
            <w:tcW w:w="1757" w:type="dxa"/>
            <w:vAlign w:val="center"/>
          </w:tcPr>
          <w:p w:rsidR="00732F65" w:rsidRDefault="00732F65" w:rsidP="00FE2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Гайко Т.В. </w:t>
            </w:r>
          </w:p>
          <w:p w:rsidR="00732F65" w:rsidRPr="004D14A7" w:rsidRDefault="00732F65" w:rsidP="00FE2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880" w:type="dxa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54ч.</w:t>
            </w:r>
          </w:p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пр.</w:t>
            </w:r>
          </w:p>
        </w:tc>
      </w:tr>
      <w:tr w:rsidR="00732F65" w:rsidRPr="004D14A7" w:rsidTr="00634364">
        <w:trPr>
          <w:trHeight w:val="690"/>
        </w:trPr>
        <w:tc>
          <w:tcPr>
            <w:tcW w:w="2677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732F65" w:rsidRPr="000451B9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Босак В.Н.</w:t>
            </w:r>
          </w:p>
          <w:p w:rsidR="00732F65" w:rsidRPr="002462EA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lang w:val="be-BY"/>
              </w:rPr>
              <w:t>к.б.н., доцент</w:t>
            </w:r>
          </w:p>
        </w:tc>
        <w:tc>
          <w:tcPr>
            <w:tcW w:w="417" w:type="dxa"/>
            <w:gridSpan w:val="2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006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732F65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Э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Л</w:t>
            </w:r>
            <w:r w:rsidRPr="002462EA">
              <w:rPr>
                <w:rFonts w:ascii="Times New Roman" w:hAnsi="Times New Roman"/>
                <w:sz w:val="24"/>
                <w:szCs w:val="24"/>
                <w:lang w:val="be-BY" w:eastAsia="ru-RU"/>
              </w:rPr>
              <w:t>Б-</w:t>
            </w: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3, ЭМ-2 </w:t>
            </w:r>
          </w:p>
          <w:p w:rsidR="00732F65" w:rsidRPr="002462EA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(2 курс)</w:t>
            </w:r>
          </w:p>
        </w:tc>
        <w:tc>
          <w:tcPr>
            <w:tcW w:w="534" w:type="dxa"/>
            <w:gridSpan w:val="2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601" w:type="dxa"/>
            <w:gridSpan w:val="3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548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554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552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453" w:type="dxa"/>
            <w:gridSpan w:val="2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294" w:type="dxa"/>
            <w:vMerge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Align w:val="center"/>
          </w:tcPr>
          <w:p w:rsidR="00732F65" w:rsidRDefault="00732F65" w:rsidP="00FE2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Босак В.Н. </w:t>
            </w:r>
          </w:p>
          <w:p w:rsidR="00732F65" w:rsidRDefault="00732F65" w:rsidP="00FE2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пр.</w:t>
            </w:r>
          </w:p>
        </w:tc>
        <w:tc>
          <w:tcPr>
            <w:tcW w:w="880" w:type="dxa"/>
            <w:vAlign w:val="center"/>
          </w:tcPr>
          <w:p w:rsidR="00732F65" w:rsidRDefault="00732F65" w:rsidP="00634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36ч. пр.</w:t>
            </w:r>
          </w:p>
        </w:tc>
      </w:tr>
      <w:tr w:rsidR="00732F65" w:rsidRPr="004D14A7" w:rsidTr="00634364">
        <w:trPr>
          <w:trHeight w:val="1094"/>
        </w:trPr>
        <w:tc>
          <w:tcPr>
            <w:tcW w:w="2677" w:type="dxa"/>
            <w:vMerge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 w:eastAsia="ru-RU"/>
              </w:rPr>
            </w:pPr>
          </w:p>
        </w:tc>
        <w:tc>
          <w:tcPr>
            <w:tcW w:w="1834" w:type="dxa"/>
            <w:gridSpan w:val="2"/>
            <w:vAlign w:val="center"/>
          </w:tcPr>
          <w:p w:rsidR="00732F65" w:rsidRPr="000451B9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sz w:val="24"/>
                <w:szCs w:val="24"/>
                <w:lang w:val="be-BY" w:eastAsia="ru-RU"/>
              </w:rPr>
              <w:t>Босак В.Н.</w:t>
            </w:r>
          </w:p>
          <w:p w:rsidR="00732F65" w:rsidRPr="000451B9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 w:rsidRPr="000451B9">
              <w:rPr>
                <w:rFonts w:ascii="Times New Roman" w:hAnsi="Times New Roman"/>
                <w:lang w:val="be-BY"/>
              </w:rPr>
              <w:t>к.б.н., доцент</w:t>
            </w:r>
          </w:p>
        </w:tc>
        <w:tc>
          <w:tcPr>
            <w:tcW w:w="417" w:type="dxa"/>
            <w:gridSpan w:val="2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3</w:t>
            </w:r>
          </w:p>
        </w:tc>
        <w:tc>
          <w:tcPr>
            <w:tcW w:w="1006" w:type="dxa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ИСиЭ</w:t>
            </w:r>
          </w:p>
        </w:tc>
        <w:tc>
          <w:tcPr>
            <w:tcW w:w="1313" w:type="dxa"/>
            <w:gridSpan w:val="2"/>
            <w:vAlign w:val="center"/>
          </w:tcPr>
          <w:p w:rsidR="00732F65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М-148</w:t>
            </w:r>
          </w:p>
          <w:p w:rsidR="00732F65" w:rsidRPr="002462EA" w:rsidRDefault="00732F65" w:rsidP="00C05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М-149</w:t>
            </w:r>
          </w:p>
        </w:tc>
        <w:tc>
          <w:tcPr>
            <w:tcW w:w="534" w:type="dxa"/>
            <w:gridSpan w:val="2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851" w:type="dxa"/>
            <w:gridSpan w:val="2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601" w:type="dxa"/>
            <w:gridSpan w:val="3"/>
            <w:vAlign w:val="center"/>
          </w:tcPr>
          <w:p w:rsidR="00732F65" w:rsidRPr="0040774C" w:rsidRDefault="00732F65" w:rsidP="0040774C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FF66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548" w:type="dxa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54" w:type="dxa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552" w:type="dxa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1,5</w:t>
            </w:r>
          </w:p>
        </w:tc>
        <w:tc>
          <w:tcPr>
            <w:tcW w:w="453" w:type="dxa"/>
            <w:gridSpan w:val="2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Pr="002462EA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2</w:t>
            </w:r>
          </w:p>
        </w:tc>
        <w:tc>
          <w:tcPr>
            <w:tcW w:w="1294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437 пр.</w:t>
            </w:r>
          </w:p>
        </w:tc>
        <w:tc>
          <w:tcPr>
            <w:tcW w:w="1757" w:type="dxa"/>
            <w:vAlign w:val="center"/>
          </w:tcPr>
          <w:p w:rsidR="00732F65" w:rsidRDefault="00732F65" w:rsidP="00FE2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Босак В.Н</w:t>
            </w:r>
          </w:p>
        </w:tc>
        <w:tc>
          <w:tcPr>
            <w:tcW w:w="880" w:type="dxa"/>
            <w:vAlign w:val="center"/>
          </w:tcPr>
          <w:p w:rsidR="00732F65" w:rsidRDefault="00732F65" w:rsidP="006343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32ч. пр</w:t>
            </w:r>
          </w:p>
        </w:tc>
      </w:tr>
      <w:tr w:rsidR="00732F65" w:rsidRPr="004D14A7" w:rsidTr="00AD26B9">
        <w:trPr>
          <w:trHeight w:val="699"/>
        </w:trPr>
        <w:tc>
          <w:tcPr>
            <w:tcW w:w="4503" w:type="dxa"/>
            <w:gridSpan w:val="2"/>
            <w:tcBorders>
              <w:bottom w:val="nil"/>
            </w:tcBorders>
            <w:vAlign w:val="center"/>
          </w:tcPr>
          <w:p w:rsidR="00732F65" w:rsidRPr="004D14A7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ВИЧ и СПИДа</w:t>
            </w:r>
          </w:p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Босак В.Н.</w:t>
            </w:r>
          </w:p>
          <w:p w:rsidR="00732F65" w:rsidRPr="0033675D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415" w:type="dxa"/>
            <w:gridSpan w:val="2"/>
            <w:vAlign w:val="center"/>
          </w:tcPr>
          <w:p w:rsidR="00732F65" w:rsidRPr="00F10C2C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6" w:type="dxa"/>
            <w:gridSpan w:val="2"/>
            <w:vAlign w:val="center"/>
          </w:tcPr>
          <w:p w:rsidR="00732F65" w:rsidRPr="00A45225" w:rsidRDefault="00732F65" w:rsidP="00FD528B">
            <w:pPr>
              <w:ind w:left="-108" w:right="-201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ЭФ</w:t>
            </w:r>
          </w:p>
        </w:tc>
        <w:tc>
          <w:tcPr>
            <w:tcW w:w="1301" w:type="dxa"/>
            <w:vAlign w:val="center"/>
          </w:tcPr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Л-15</w:t>
            </w:r>
          </w:p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Л-16</w:t>
            </w:r>
          </w:p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М-48</w:t>
            </w:r>
          </w:p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ЭУ-37</w:t>
            </w:r>
          </w:p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Б-55</w:t>
            </w:r>
          </w:p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Ф-38</w:t>
            </w:r>
          </w:p>
          <w:p w:rsidR="00732F6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ЭЛБ-3</w:t>
            </w:r>
          </w:p>
          <w:p w:rsidR="00732F65" w:rsidRPr="00A45225" w:rsidRDefault="00732F65" w:rsidP="00A45225">
            <w:pPr>
              <w:spacing w:line="240" w:lineRule="auto"/>
              <w:ind w:left="-108" w:right="-193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ЭМ-3</w:t>
            </w:r>
          </w:p>
        </w:tc>
        <w:tc>
          <w:tcPr>
            <w:tcW w:w="534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1" w:type="dxa"/>
            <w:gridSpan w:val="3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4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Align w:val="center"/>
          </w:tcPr>
          <w:p w:rsidR="00732F65" w:rsidRDefault="00732F65" w:rsidP="000309F8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 xml:space="preserve"> </w:t>
            </w:r>
          </w:p>
          <w:p w:rsidR="00732F65" w:rsidRDefault="00732F65" w:rsidP="000309F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Гайко Т.В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0" w:type="dxa"/>
            <w:vAlign w:val="center"/>
          </w:tcPr>
          <w:p w:rsidR="00732F65" w:rsidRDefault="00732F65" w:rsidP="00F50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2F65" w:rsidRPr="004D14A7" w:rsidRDefault="00732F65" w:rsidP="00F50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16ч</w:t>
            </w:r>
          </w:p>
        </w:tc>
      </w:tr>
      <w:tr w:rsidR="00732F65" w:rsidRPr="004D14A7" w:rsidTr="00AD26B9">
        <w:trPr>
          <w:trHeight w:val="3200"/>
        </w:trPr>
        <w:tc>
          <w:tcPr>
            <w:tcW w:w="4511" w:type="dxa"/>
            <w:gridSpan w:val="3"/>
            <w:tcBorders>
              <w:top w:val="nil"/>
            </w:tcBorders>
            <w:vAlign w:val="center"/>
          </w:tcPr>
          <w:p w:rsidR="00732F65" w:rsidRDefault="00732F65" w:rsidP="00AD2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vAlign w:val="center"/>
          </w:tcPr>
          <w:p w:rsidR="00732F65" w:rsidRPr="00A45225" w:rsidRDefault="00732F65" w:rsidP="00FD528B">
            <w:pPr>
              <w:ind w:left="-108" w:right="-201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ИСиЭ</w:t>
            </w:r>
          </w:p>
        </w:tc>
        <w:tc>
          <w:tcPr>
            <w:tcW w:w="1313" w:type="dxa"/>
            <w:gridSpan w:val="2"/>
            <w:vAlign w:val="center"/>
          </w:tcPr>
          <w:p w:rsidR="00732F65" w:rsidRDefault="00732F65" w:rsidP="00606287">
            <w:pPr>
              <w:ind w:left="-108" w:right="-194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ПД-11</w:t>
            </w:r>
          </w:p>
          <w:p w:rsidR="00732F65" w:rsidRDefault="00732F65" w:rsidP="00606287">
            <w:pPr>
              <w:ind w:left="-108" w:right="-194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М-152</w:t>
            </w:r>
          </w:p>
          <w:p w:rsidR="00732F65" w:rsidRDefault="00732F65" w:rsidP="00606287">
            <w:pPr>
              <w:ind w:left="-108" w:right="-194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М-153</w:t>
            </w:r>
          </w:p>
          <w:p w:rsidR="00732F65" w:rsidRDefault="00732F65" w:rsidP="00606287">
            <w:pPr>
              <w:ind w:left="-108" w:right="-194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В-110</w:t>
            </w:r>
          </w:p>
          <w:p w:rsidR="00732F65" w:rsidRPr="00A45225" w:rsidRDefault="00732F65" w:rsidP="00606287">
            <w:pPr>
              <w:ind w:left="-108" w:right="-194"/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ТВ-18</w:t>
            </w:r>
          </w:p>
        </w:tc>
        <w:tc>
          <w:tcPr>
            <w:tcW w:w="534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32F65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" w:type="dxa"/>
            <w:gridSpan w:val="3"/>
            <w:vAlign w:val="center"/>
          </w:tcPr>
          <w:p w:rsidR="00732F65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4" w:type="dxa"/>
            <w:vAlign w:val="center"/>
          </w:tcPr>
          <w:p w:rsidR="00732F65" w:rsidRDefault="00732F65" w:rsidP="004D14A7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gridSpan w:val="2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vAlign w:val="center"/>
          </w:tcPr>
          <w:p w:rsidR="00732F65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vAlign w:val="center"/>
          </w:tcPr>
          <w:p w:rsidR="00732F65" w:rsidRPr="0033675D" w:rsidRDefault="00732F65" w:rsidP="004D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be-BY" w:eastAsia="ru-RU"/>
              </w:rPr>
              <w:t>Гайко Т.В.</w:t>
            </w:r>
          </w:p>
        </w:tc>
        <w:tc>
          <w:tcPr>
            <w:tcW w:w="880" w:type="dxa"/>
            <w:vAlign w:val="center"/>
          </w:tcPr>
          <w:p w:rsidR="00732F65" w:rsidRPr="004D14A7" w:rsidRDefault="00732F65" w:rsidP="00F502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10ч</w:t>
            </w:r>
          </w:p>
        </w:tc>
      </w:tr>
    </w:tbl>
    <w:p w:rsidR="00732F65" w:rsidRDefault="00732F65" w:rsidP="005716B1">
      <w:pPr>
        <w:pStyle w:val="BodyTextIndent"/>
        <w:ind w:left="55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32F65" w:rsidRDefault="00732F65" w:rsidP="005716B1">
      <w:pPr>
        <w:pStyle w:val="BodyTextIndent"/>
        <w:ind w:left="55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</w:pPr>
    </w:p>
    <w:p w:rsidR="00732F65" w:rsidRDefault="00732F65" w:rsidP="005716B1">
      <w:pPr>
        <w:pStyle w:val="BodyTextIndent"/>
        <w:ind w:left="55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be-BY"/>
        </w:rPr>
      </w:pPr>
    </w:p>
    <w:sectPr w:rsidR="00732F65" w:rsidSect="000309F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76778"/>
    <w:multiLevelType w:val="hybridMultilevel"/>
    <w:tmpl w:val="4D82C592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">
    <w:nsid w:val="728B02A2"/>
    <w:multiLevelType w:val="hybridMultilevel"/>
    <w:tmpl w:val="733EB1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8CD"/>
    <w:rsid w:val="000051AF"/>
    <w:rsid w:val="00007D50"/>
    <w:rsid w:val="0001161C"/>
    <w:rsid w:val="0001606D"/>
    <w:rsid w:val="000176E7"/>
    <w:rsid w:val="00025E47"/>
    <w:rsid w:val="00030555"/>
    <w:rsid w:val="000309F8"/>
    <w:rsid w:val="000368CD"/>
    <w:rsid w:val="000451B9"/>
    <w:rsid w:val="00050D44"/>
    <w:rsid w:val="00050E79"/>
    <w:rsid w:val="00054B15"/>
    <w:rsid w:val="00054F5B"/>
    <w:rsid w:val="00072624"/>
    <w:rsid w:val="000758BB"/>
    <w:rsid w:val="00091D37"/>
    <w:rsid w:val="000B3AC1"/>
    <w:rsid w:val="000C460E"/>
    <w:rsid w:val="000C5201"/>
    <w:rsid w:val="000D5804"/>
    <w:rsid w:val="000D67B3"/>
    <w:rsid w:val="000E144C"/>
    <w:rsid w:val="0010147C"/>
    <w:rsid w:val="001251AA"/>
    <w:rsid w:val="00132FDD"/>
    <w:rsid w:val="00146212"/>
    <w:rsid w:val="001749FE"/>
    <w:rsid w:val="00184067"/>
    <w:rsid w:val="00186241"/>
    <w:rsid w:val="001A256D"/>
    <w:rsid w:val="001A7A58"/>
    <w:rsid w:val="001C4CB3"/>
    <w:rsid w:val="001D02D3"/>
    <w:rsid w:val="001F7781"/>
    <w:rsid w:val="0024390E"/>
    <w:rsid w:val="002462EA"/>
    <w:rsid w:val="00260AAB"/>
    <w:rsid w:val="002824BC"/>
    <w:rsid w:val="00295EE6"/>
    <w:rsid w:val="002B6B03"/>
    <w:rsid w:val="002C1F32"/>
    <w:rsid w:val="002C27F0"/>
    <w:rsid w:val="002C4CE4"/>
    <w:rsid w:val="002D05C1"/>
    <w:rsid w:val="002D4375"/>
    <w:rsid w:val="00303B87"/>
    <w:rsid w:val="00317550"/>
    <w:rsid w:val="00334EFB"/>
    <w:rsid w:val="0033675D"/>
    <w:rsid w:val="0034485D"/>
    <w:rsid w:val="00363C16"/>
    <w:rsid w:val="00366B6A"/>
    <w:rsid w:val="00377531"/>
    <w:rsid w:val="003900B3"/>
    <w:rsid w:val="003D60DE"/>
    <w:rsid w:val="004067BB"/>
    <w:rsid w:val="0040774C"/>
    <w:rsid w:val="00413DD7"/>
    <w:rsid w:val="00426CB6"/>
    <w:rsid w:val="00432B7B"/>
    <w:rsid w:val="0043649E"/>
    <w:rsid w:val="004523CC"/>
    <w:rsid w:val="00463B83"/>
    <w:rsid w:val="00473EC0"/>
    <w:rsid w:val="00491F4C"/>
    <w:rsid w:val="004C0D00"/>
    <w:rsid w:val="004C30A1"/>
    <w:rsid w:val="004D14A7"/>
    <w:rsid w:val="004E2829"/>
    <w:rsid w:val="00506BC4"/>
    <w:rsid w:val="00507FEC"/>
    <w:rsid w:val="00512B10"/>
    <w:rsid w:val="005148BC"/>
    <w:rsid w:val="0051645A"/>
    <w:rsid w:val="005259FC"/>
    <w:rsid w:val="00532894"/>
    <w:rsid w:val="00536633"/>
    <w:rsid w:val="005413C4"/>
    <w:rsid w:val="00552779"/>
    <w:rsid w:val="005716B1"/>
    <w:rsid w:val="0058338E"/>
    <w:rsid w:val="00593D0F"/>
    <w:rsid w:val="00595F2A"/>
    <w:rsid w:val="005B142E"/>
    <w:rsid w:val="005C21B5"/>
    <w:rsid w:val="005D17F1"/>
    <w:rsid w:val="005E0D20"/>
    <w:rsid w:val="005E1925"/>
    <w:rsid w:val="005E2788"/>
    <w:rsid w:val="005E3A98"/>
    <w:rsid w:val="005E5679"/>
    <w:rsid w:val="00606287"/>
    <w:rsid w:val="00627C26"/>
    <w:rsid w:val="00634364"/>
    <w:rsid w:val="00655A56"/>
    <w:rsid w:val="00664472"/>
    <w:rsid w:val="00692D07"/>
    <w:rsid w:val="006A1C08"/>
    <w:rsid w:val="006B59BD"/>
    <w:rsid w:val="006D630A"/>
    <w:rsid w:val="006E519A"/>
    <w:rsid w:val="006E6902"/>
    <w:rsid w:val="007073C2"/>
    <w:rsid w:val="00721FAC"/>
    <w:rsid w:val="007273DE"/>
    <w:rsid w:val="00732F65"/>
    <w:rsid w:val="0073731F"/>
    <w:rsid w:val="00774E44"/>
    <w:rsid w:val="00792ACC"/>
    <w:rsid w:val="007970B7"/>
    <w:rsid w:val="007B0AF3"/>
    <w:rsid w:val="007B411E"/>
    <w:rsid w:val="007B5CE1"/>
    <w:rsid w:val="007C7293"/>
    <w:rsid w:val="00820392"/>
    <w:rsid w:val="00830A71"/>
    <w:rsid w:val="00857385"/>
    <w:rsid w:val="0086351D"/>
    <w:rsid w:val="00865F79"/>
    <w:rsid w:val="00871123"/>
    <w:rsid w:val="008739C7"/>
    <w:rsid w:val="008D42D1"/>
    <w:rsid w:val="008E3519"/>
    <w:rsid w:val="008F3DE0"/>
    <w:rsid w:val="008F5A02"/>
    <w:rsid w:val="009172C1"/>
    <w:rsid w:val="00920A52"/>
    <w:rsid w:val="00926C5A"/>
    <w:rsid w:val="00956A69"/>
    <w:rsid w:val="00963E21"/>
    <w:rsid w:val="00972FBE"/>
    <w:rsid w:val="00977F95"/>
    <w:rsid w:val="009D21F4"/>
    <w:rsid w:val="009D5755"/>
    <w:rsid w:val="009E15A3"/>
    <w:rsid w:val="009F2D77"/>
    <w:rsid w:val="009F3A8E"/>
    <w:rsid w:val="00A00545"/>
    <w:rsid w:val="00A231FB"/>
    <w:rsid w:val="00A27B26"/>
    <w:rsid w:val="00A40269"/>
    <w:rsid w:val="00A45225"/>
    <w:rsid w:val="00A820E9"/>
    <w:rsid w:val="00A93D9D"/>
    <w:rsid w:val="00A94488"/>
    <w:rsid w:val="00AC3F8B"/>
    <w:rsid w:val="00AC7017"/>
    <w:rsid w:val="00AD26B9"/>
    <w:rsid w:val="00AD70F8"/>
    <w:rsid w:val="00AE4E96"/>
    <w:rsid w:val="00B01A4E"/>
    <w:rsid w:val="00B10DCD"/>
    <w:rsid w:val="00B31CDA"/>
    <w:rsid w:val="00B33204"/>
    <w:rsid w:val="00B54825"/>
    <w:rsid w:val="00B5496C"/>
    <w:rsid w:val="00B601FE"/>
    <w:rsid w:val="00B67862"/>
    <w:rsid w:val="00B7422B"/>
    <w:rsid w:val="00B75ED7"/>
    <w:rsid w:val="00B76A2E"/>
    <w:rsid w:val="00B77E85"/>
    <w:rsid w:val="00B86E54"/>
    <w:rsid w:val="00BA6A63"/>
    <w:rsid w:val="00BD12AA"/>
    <w:rsid w:val="00BE320B"/>
    <w:rsid w:val="00BE70CB"/>
    <w:rsid w:val="00BF0BA3"/>
    <w:rsid w:val="00C050FE"/>
    <w:rsid w:val="00C0524D"/>
    <w:rsid w:val="00C05686"/>
    <w:rsid w:val="00C105CA"/>
    <w:rsid w:val="00C11ED8"/>
    <w:rsid w:val="00C25531"/>
    <w:rsid w:val="00C25932"/>
    <w:rsid w:val="00C51D84"/>
    <w:rsid w:val="00C651DB"/>
    <w:rsid w:val="00C66D3C"/>
    <w:rsid w:val="00C8289E"/>
    <w:rsid w:val="00C87754"/>
    <w:rsid w:val="00CB1C84"/>
    <w:rsid w:val="00CF2F9F"/>
    <w:rsid w:val="00D0429B"/>
    <w:rsid w:val="00D04B56"/>
    <w:rsid w:val="00D106EA"/>
    <w:rsid w:val="00D20017"/>
    <w:rsid w:val="00D32C60"/>
    <w:rsid w:val="00D41AE0"/>
    <w:rsid w:val="00D428BC"/>
    <w:rsid w:val="00D43CC6"/>
    <w:rsid w:val="00D450B1"/>
    <w:rsid w:val="00D473E2"/>
    <w:rsid w:val="00D604EE"/>
    <w:rsid w:val="00D61206"/>
    <w:rsid w:val="00D86073"/>
    <w:rsid w:val="00D94981"/>
    <w:rsid w:val="00D94CDD"/>
    <w:rsid w:val="00D9707B"/>
    <w:rsid w:val="00DA0B13"/>
    <w:rsid w:val="00DA3B22"/>
    <w:rsid w:val="00DC5A36"/>
    <w:rsid w:val="00DD1B8F"/>
    <w:rsid w:val="00DD35FF"/>
    <w:rsid w:val="00DD7D46"/>
    <w:rsid w:val="00DE1F14"/>
    <w:rsid w:val="00DF5530"/>
    <w:rsid w:val="00E02290"/>
    <w:rsid w:val="00E10467"/>
    <w:rsid w:val="00E12E1D"/>
    <w:rsid w:val="00E14BF1"/>
    <w:rsid w:val="00E3017E"/>
    <w:rsid w:val="00E34880"/>
    <w:rsid w:val="00E84122"/>
    <w:rsid w:val="00E955AB"/>
    <w:rsid w:val="00EA6891"/>
    <w:rsid w:val="00EE6729"/>
    <w:rsid w:val="00EE709C"/>
    <w:rsid w:val="00EF4FFB"/>
    <w:rsid w:val="00F0191C"/>
    <w:rsid w:val="00F10C2C"/>
    <w:rsid w:val="00F13C7D"/>
    <w:rsid w:val="00F2677F"/>
    <w:rsid w:val="00F460AF"/>
    <w:rsid w:val="00F5023A"/>
    <w:rsid w:val="00F52576"/>
    <w:rsid w:val="00F54A01"/>
    <w:rsid w:val="00F963C6"/>
    <w:rsid w:val="00FC6B01"/>
    <w:rsid w:val="00FD528B"/>
    <w:rsid w:val="00FE015F"/>
    <w:rsid w:val="00FE256A"/>
    <w:rsid w:val="00FE2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31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368C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67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7862"/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363C16"/>
    <w:pPr>
      <w:spacing w:after="0" w:line="240" w:lineRule="auto"/>
      <w:ind w:firstLine="180"/>
    </w:pPr>
    <w:rPr>
      <w:rFonts w:ascii="Arial" w:hAnsi="Arial" w:cs="Arial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C4CE4"/>
    <w:rPr>
      <w:rFonts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1065</TotalTime>
  <Pages>4</Pages>
  <Words>545</Words>
  <Characters>3109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43</cp:revision>
  <cp:lastPrinted>2020-11-17T06:38:00Z</cp:lastPrinted>
  <dcterms:created xsi:type="dcterms:W3CDTF">2016-02-13T17:29:00Z</dcterms:created>
  <dcterms:modified xsi:type="dcterms:W3CDTF">2021-04-21T12:45:00Z</dcterms:modified>
</cp:coreProperties>
</file>